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A6AA0" w14:textId="77777777" w:rsidR="00E35E40" w:rsidRDefault="00E35E40" w:rsidP="00E35E40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Thomas MOLLE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39998578" w14:textId="77777777" w:rsidR="00E35E40" w:rsidRDefault="00E35E40" w:rsidP="00E35E40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1A2247C" w14:textId="77777777" w:rsidR="00E35E40" w:rsidRDefault="00E35E40" w:rsidP="00E35E40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45E855C" w14:textId="77777777" w:rsidR="00E35E40" w:rsidRDefault="00E35E40" w:rsidP="00E35E40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trespass and taking animals against Richard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Belet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</w:p>
    <w:p w14:paraId="492EEBDE" w14:textId="77777777" w:rsidR="00E35E40" w:rsidRDefault="00E35E40" w:rsidP="00E35E40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Huntley, Staffordshire(q.v.).</w:t>
      </w:r>
    </w:p>
    <w:p w14:paraId="281B8E7F" w14:textId="77777777" w:rsidR="00E35E40" w:rsidRDefault="00E35E40" w:rsidP="00E35E40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443678BA" w14:textId="77777777" w:rsidR="00E35E40" w:rsidRDefault="00E35E40" w:rsidP="00E35E40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8C24232" w14:textId="77777777" w:rsidR="00E35E40" w:rsidRDefault="00E35E40" w:rsidP="00E35E40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F727512" w14:textId="77777777" w:rsidR="00E35E40" w:rsidRDefault="00E35E40" w:rsidP="00E35E40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29 January 2022</w:t>
      </w:r>
    </w:p>
    <w:p w14:paraId="57924CE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55D8D" w14:textId="77777777" w:rsidR="00E35E40" w:rsidRDefault="00E35E40" w:rsidP="009139A6">
      <w:r>
        <w:separator/>
      </w:r>
    </w:p>
  </w:endnote>
  <w:endnote w:type="continuationSeparator" w:id="0">
    <w:p w14:paraId="72481476" w14:textId="77777777" w:rsidR="00E35E40" w:rsidRDefault="00E35E4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5264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6CD8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D6EA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C2A22" w14:textId="77777777" w:rsidR="00E35E40" w:rsidRDefault="00E35E40" w:rsidP="009139A6">
      <w:r>
        <w:separator/>
      </w:r>
    </w:p>
  </w:footnote>
  <w:footnote w:type="continuationSeparator" w:id="0">
    <w:p w14:paraId="64DF931B" w14:textId="77777777" w:rsidR="00E35E40" w:rsidRDefault="00E35E4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7541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8270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5F6B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E4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35E40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7E6FF"/>
  <w15:chartTrackingRefBased/>
  <w15:docId w15:val="{E54A008E-9763-45AE-8588-7A077E273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35E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2022-03-06T09:44:00Z</dcterms:created>
  <dcterms:modified xsi:type="dcterms:W3CDTF">2022-03-06T09:44:00Z</dcterms:modified>
</cp:coreProperties>
</file>